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R5-242721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6.4B.1.4_1.5 Frequency Error for Inter-band EN-DC including FR2 for 6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680B9" w:rsidR="001E41F3" w:rsidRDefault="009A6E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DF84E" w:rsidR="001E41F3" w:rsidRDefault="009A6EFA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DE9AB" w:rsidR="001E41F3" w:rsidRDefault="009A6EFA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(6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133F" w:rsidR="001E41F3" w:rsidRDefault="009A6EFA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A6182" w:rsidR="001E41F3" w:rsidRDefault="009A6EFA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12399" w:rsidR="001E41F3" w:rsidRDefault="009A6E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56B6" w:rsidR="001E41F3" w:rsidRDefault="009A6E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E4B73" w:rsidR="001E41F3" w:rsidRDefault="009A6E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DA1775" w:rsidR="001E41F3" w:rsidRDefault="009A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already submitted as R5-241786 but it could not be approved at RAN #103, because digital rights restrictions did not allow to open the Tdoc.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4B110" w14:textId="77777777" w:rsidR="009A6EFA" w:rsidRDefault="009A6EFA" w:rsidP="009A6EFA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A9969F" w14:textId="77777777" w:rsidR="009A6EFA" w:rsidRPr="00566E12" w:rsidRDefault="009A6EFA" w:rsidP="009A6EFA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8040324" w14:textId="77777777" w:rsidR="009A6EFA" w:rsidRDefault="009A6EFA" w:rsidP="009A6EF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5CF94A74" w14:textId="77777777" w:rsidR="009A6EFA" w:rsidRDefault="009A6EFA" w:rsidP="009A6EFA">
      <w:pPr>
        <w:pStyle w:val="5"/>
        <w:ind w:left="0" w:firstLine="0"/>
        <w:rPr>
          <w:ins w:id="17" w:author="Takashi Akao (赤尾 貴志)" w:date="2024-02-16T19:56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56:00Z">
        <w:r>
          <w:t>6.4B.1.4_1.5</w:t>
        </w:r>
        <w:r>
          <w:tab/>
          <w:t>Frequency Error for Inter-band EN-DC including FR2 (</w:t>
        </w:r>
      </w:ins>
      <w:ins w:id="28" w:author="Takashi Akao (赤尾 貴志)" w:date="2024-02-16T19:57:00Z">
        <w:r>
          <w:t>6</w:t>
        </w:r>
      </w:ins>
      <w:ins w:id="29" w:author="Takashi Akao (赤尾 貴志)" w:date="2024-02-16T19:56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2AA1DD4" w14:textId="77777777" w:rsidR="009A6EFA" w:rsidRPr="00AC4FBC" w:rsidRDefault="009A6EFA" w:rsidP="009A6EFA">
      <w:pPr>
        <w:pStyle w:val="EditorsNote"/>
        <w:rPr>
          <w:ins w:id="30" w:author="Takashi Akao (赤尾 貴志)" w:date="2024-02-16T19:56:00Z"/>
        </w:rPr>
      </w:pPr>
      <w:bookmarkStart w:id="31" w:name="_CR6_4B_1_4_1_1_1"/>
      <w:ins w:id="32" w:author="Takashi Akao (赤尾 貴志)" w:date="2024-02-16T19:56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347381D" w14:textId="77777777" w:rsidR="009A6EFA" w:rsidRPr="00AC4FBC" w:rsidRDefault="009A6EFA" w:rsidP="009A6EFA">
      <w:pPr>
        <w:pStyle w:val="EditorsNote"/>
        <w:rPr>
          <w:ins w:id="33" w:author="Takashi Akao (赤尾 貴志)" w:date="2024-02-16T19:56:00Z"/>
        </w:rPr>
      </w:pPr>
      <w:ins w:id="34" w:author="Takashi Akao (赤尾 貴志)" w:date="2024-02-16T19:56:00Z">
        <w:r w:rsidRPr="00AC4FBC">
          <w:t>-</w:t>
        </w:r>
        <w:r w:rsidRPr="00AC4FBC">
          <w:tab/>
          <w:t>The referred test case 6.4A.</w:t>
        </w:r>
        <w:r>
          <w:t>1.</w:t>
        </w:r>
      </w:ins>
      <w:ins w:id="35" w:author="Takashi Akao (赤尾 貴志)" w:date="2024-02-16T19:57:00Z">
        <w:r>
          <w:t>5</w:t>
        </w:r>
      </w:ins>
      <w:ins w:id="36" w:author="Takashi Akao (赤尾 貴志)" w:date="2024-02-16T19:56:00Z">
        <w:r w:rsidRPr="00AC4FBC">
          <w:t xml:space="preserve"> in TS 38.521-2 [9] is incomplete.</w:t>
        </w:r>
      </w:ins>
    </w:p>
    <w:p w14:paraId="4E40922B" w14:textId="77777777" w:rsidR="009A6EFA" w:rsidRPr="00566E12" w:rsidRDefault="009A6EFA" w:rsidP="009A6EFA">
      <w:pPr>
        <w:pStyle w:val="EditorsNote"/>
        <w:rPr>
          <w:ins w:id="37" w:author="Takashi Akao (赤尾 貴志)" w:date="2024-02-16T19:56:00Z"/>
        </w:rPr>
        <w:pPrChange w:id="38" w:author="Takashi Akao (赤尾 貴志)" w:date="2024-02-16T19:50:00Z">
          <w:pPr>
            <w:pStyle w:val="H6"/>
          </w:pPr>
        </w:pPrChange>
      </w:pPr>
      <w:ins w:id="39" w:author="Takashi Akao (赤尾 貴志)" w:date="2024-02-16T19:56:00Z">
        <w:r w:rsidRPr="00AC4FBC">
          <w:t>-</w:t>
        </w:r>
        <w:r w:rsidRPr="00AC4FBC">
          <w:tab/>
          <w:t>Measurement Uncertainty and Test Tolerance are FFS.</w:t>
        </w:r>
      </w:ins>
    </w:p>
    <w:p w14:paraId="1E344919" w14:textId="77777777" w:rsidR="009A6EFA" w:rsidRDefault="009A6EFA" w:rsidP="009A6EFA">
      <w:pPr>
        <w:pStyle w:val="H6"/>
        <w:rPr>
          <w:ins w:id="40" w:author="Takashi Akao (赤尾 貴志)" w:date="2024-02-16T19:56:00Z"/>
        </w:rPr>
      </w:pPr>
      <w:ins w:id="41" w:author="Takashi Akao (赤尾 貴志)" w:date="2024-02-16T19:56:00Z">
        <w:r>
          <w:t>6.4B.1.4_1.5.1</w:t>
        </w:r>
        <w:r>
          <w:tab/>
          <w:t>Test purpose</w:t>
        </w:r>
      </w:ins>
    </w:p>
    <w:bookmarkEnd w:id="31"/>
    <w:p w14:paraId="56E516E0" w14:textId="77777777" w:rsidR="009A6EFA" w:rsidRDefault="009A6EFA" w:rsidP="009A6EFA">
      <w:pPr>
        <w:rPr>
          <w:ins w:id="42" w:author="Takashi Akao (赤尾 貴志)" w:date="2024-02-16T19:56:00Z"/>
        </w:rPr>
      </w:pPr>
      <w:ins w:id="43" w:author="Takashi Akao (赤尾 貴志)" w:date="2024-02-16T19:56:00Z">
        <w:r>
          <w:t>Same test purpose as in clause 6.4.1.1 in TS 38.521-2 [9] for the NR carrier.</w:t>
        </w:r>
      </w:ins>
    </w:p>
    <w:p w14:paraId="2DAB8490" w14:textId="77777777" w:rsidR="009A6EFA" w:rsidRDefault="009A6EFA" w:rsidP="009A6EFA">
      <w:pPr>
        <w:pStyle w:val="H6"/>
        <w:rPr>
          <w:ins w:id="44" w:author="Takashi Akao (赤尾 貴志)" w:date="2024-02-16T19:56:00Z"/>
        </w:rPr>
      </w:pPr>
      <w:bookmarkStart w:id="45" w:name="_CR6_4B_1_4_1_1_2"/>
      <w:ins w:id="46" w:author="Takashi Akao (赤尾 貴志)" w:date="2024-02-16T19:56:00Z">
        <w:r>
          <w:t>6.4B.1.4_1.5.2</w:t>
        </w:r>
        <w:r>
          <w:tab/>
          <w:t>Test applicability</w:t>
        </w:r>
      </w:ins>
    </w:p>
    <w:bookmarkEnd w:id="45"/>
    <w:p w14:paraId="28096573" w14:textId="77777777" w:rsidR="009A6EFA" w:rsidRDefault="009A6EFA" w:rsidP="009A6EFA">
      <w:pPr>
        <w:rPr>
          <w:ins w:id="47" w:author="Takashi Akao (赤尾 貴志)" w:date="2024-02-16T19:56:00Z"/>
        </w:rPr>
      </w:pPr>
      <w:ins w:id="48" w:author="Takashi Akao (赤尾 貴志)" w:date="2024-02-16T19:56:00Z">
        <w:r>
          <w:t xml:space="preserve">This test case applies to all types of E-UTRA UE release 15 and forward, supporting inter-band EN-DC including FR2 with </w:t>
        </w:r>
      </w:ins>
      <w:ins w:id="49" w:author="Takashi Akao (赤尾 貴志)" w:date="2024-02-16T19:58:00Z">
        <w:r>
          <w:rPr>
            <w:rFonts w:eastAsia="SimSun"/>
          </w:rPr>
          <w:t>6</w:t>
        </w:r>
      </w:ins>
      <w:ins w:id="50" w:author="Takashi Akao (赤尾 貴志)" w:date="2024-02-16T19:56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0B85BE27" w14:textId="77777777" w:rsidR="009A6EFA" w:rsidRDefault="009A6EFA" w:rsidP="009A6EFA">
      <w:pPr>
        <w:pStyle w:val="H6"/>
        <w:rPr>
          <w:ins w:id="51" w:author="Takashi Akao (赤尾 貴志)" w:date="2024-02-16T19:56:00Z"/>
        </w:rPr>
      </w:pPr>
      <w:bookmarkStart w:id="52" w:name="_CR6_4B_1_4_1_1_3"/>
      <w:ins w:id="53" w:author="Takashi Akao (赤尾 貴志)" w:date="2024-02-16T19:56:00Z">
        <w:r>
          <w:t>6.4B.1.4_1.5.3</w:t>
        </w:r>
        <w:r>
          <w:tab/>
          <w:t>Minimum conformance requirements</w:t>
        </w:r>
      </w:ins>
    </w:p>
    <w:bookmarkEnd w:id="52"/>
    <w:p w14:paraId="24DC9BB0" w14:textId="77777777" w:rsidR="009A6EFA" w:rsidRDefault="009A6EFA" w:rsidP="009A6EFA">
      <w:pPr>
        <w:rPr>
          <w:ins w:id="54" w:author="Takashi Akao (赤尾 貴志)" w:date="2024-02-16T19:56:00Z"/>
        </w:rPr>
      </w:pPr>
      <w:ins w:id="55" w:author="Takashi Akao (赤尾 貴志)" w:date="2024-02-16T19:56:00Z">
        <w:r>
          <w:t xml:space="preserve">Same minimum conformance requirements as in clause 6.4.1.3 in TS 38.521-2 [9] for the NR carrier. </w:t>
        </w:r>
      </w:ins>
    </w:p>
    <w:p w14:paraId="3E4D6749" w14:textId="77777777" w:rsidR="009A6EFA" w:rsidRDefault="009A6EFA" w:rsidP="009A6EFA">
      <w:pPr>
        <w:rPr>
          <w:ins w:id="56" w:author="Takashi Akao (赤尾 貴志)" w:date="2024-02-16T19:56:00Z"/>
          <w:rFonts w:cs="v5.0.0"/>
        </w:rPr>
      </w:pPr>
      <w:ins w:id="57" w:author="Takashi Akao (赤尾 貴志)" w:date="2024-02-16T19:56:00Z">
        <w:r>
          <w:t xml:space="preserve">No exception requirements applicable to NR or E-UTRA. LTE anchor agnostic approach is applied. </w:t>
        </w:r>
      </w:ins>
    </w:p>
    <w:p w14:paraId="3A8025C6" w14:textId="77777777" w:rsidR="009A6EFA" w:rsidRDefault="009A6EFA" w:rsidP="009A6EFA">
      <w:pPr>
        <w:rPr>
          <w:ins w:id="58" w:author="Takashi Akao (赤尾 貴志)" w:date="2024-02-16T19:56:00Z"/>
        </w:rPr>
      </w:pPr>
      <w:ins w:id="59" w:author="Takashi Akao (赤尾 貴志)" w:date="2024-02-16T19:56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6135F6FE" w14:textId="77777777" w:rsidR="009A6EFA" w:rsidRDefault="009A6EFA" w:rsidP="009A6EFA">
      <w:pPr>
        <w:pStyle w:val="H6"/>
        <w:rPr>
          <w:ins w:id="60" w:author="Takashi Akao (赤尾 貴志)" w:date="2024-02-16T19:56:00Z"/>
        </w:rPr>
      </w:pPr>
      <w:bookmarkStart w:id="61" w:name="_CR6_4B_1_4_1_1_4"/>
      <w:ins w:id="62" w:author="Takashi Akao (赤尾 貴志)" w:date="2024-02-16T19:56:00Z">
        <w:r>
          <w:t>6.4B.1.4_1.5.4</w:t>
        </w:r>
        <w:r>
          <w:tab/>
          <w:t>Test description</w:t>
        </w:r>
      </w:ins>
    </w:p>
    <w:p w14:paraId="6E5154D9" w14:textId="77777777" w:rsidR="009A6EFA" w:rsidRDefault="009A6EFA" w:rsidP="009A6EFA">
      <w:pPr>
        <w:pStyle w:val="H6"/>
        <w:rPr>
          <w:ins w:id="63" w:author="Takashi Akao (赤尾 貴志)" w:date="2024-02-16T19:56:00Z"/>
        </w:rPr>
      </w:pPr>
      <w:bookmarkStart w:id="64" w:name="_CR6_4B_1_4_1_1_4_1"/>
      <w:bookmarkEnd w:id="61"/>
      <w:ins w:id="65" w:author="Takashi Akao (赤尾 貴志)" w:date="2024-02-16T19:56:00Z">
        <w:r>
          <w:t>6.4B.1.4_1.5.4.1</w:t>
        </w:r>
        <w:r>
          <w:tab/>
          <w:t>Initial condition</w:t>
        </w:r>
      </w:ins>
    </w:p>
    <w:bookmarkEnd w:id="64"/>
    <w:p w14:paraId="4130FC39" w14:textId="77777777" w:rsidR="009A6EFA" w:rsidRDefault="009A6EFA" w:rsidP="009A6EFA">
      <w:pPr>
        <w:rPr>
          <w:ins w:id="66" w:author="Takashi Akao (赤尾 貴志)" w:date="2024-02-16T19:56:00Z"/>
        </w:rPr>
      </w:pPr>
      <w:ins w:id="67" w:author="Takashi Akao (赤尾 貴志)" w:date="2024-02-16T19:56:00Z">
        <w:r>
          <w:t>Same test description as in clause 6.4A.1.</w:t>
        </w:r>
      </w:ins>
      <w:ins w:id="68" w:author="Takashi Akao (赤尾 貴志)" w:date="2024-02-16T19:58:00Z">
        <w:r>
          <w:t>5</w:t>
        </w:r>
      </w:ins>
      <w:ins w:id="69" w:author="Takashi Akao (赤尾 貴志)" w:date="2024-02-16T19:56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0F48E60F" w14:textId="77777777" w:rsidR="009A6EFA" w:rsidRDefault="009A6EFA" w:rsidP="009A6EFA">
      <w:pPr>
        <w:rPr>
          <w:ins w:id="70" w:author="Takashi Akao (赤尾 貴志)" w:date="2024-02-16T19:56:00Z"/>
        </w:rPr>
      </w:pPr>
      <w:ins w:id="71" w:author="Takashi Akao (赤尾 貴志)" w:date="2024-02-16T19:56:00Z">
        <w:r>
          <w:t>The initial test configurations for E-UTRA band consist of environmental conditions, test frequencies, and channel bandwidths based on E-UTRA bands specified in Table 4.7-1.</w:t>
        </w:r>
      </w:ins>
    </w:p>
    <w:p w14:paraId="7AAE8EA2" w14:textId="77777777" w:rsidR="009A6EFA" w:rsidRDefault="009A6EFA" w:rsidP="009A6EFA">
      <w:pPr>
        <w:rPr>
          <w:ins w:id="72" w:author="Takashi Akao (赤尾 貴志)" w:date="2024-02-16T19:56:00Z"/>
        </w:rPr>
      </w:pPr>
      <w:ins w:id="73" w:author="Takashi Akao (赤尾 貴志)" w:date="2024-02-16T19:56:00Z">
        <w:r>
          <w:t>For Initial conditions as in clause 6.4A.1.</w:t>
        </w:r>
      </w:ins>
      <w:ins w:id="74" w:author="Takashi Akao (赤尾 貴志)" w:date="2024-02-16T19:58:00Z">
        <w:r>
          <w:t>5</w:t>
        </w:r>
      </w:ins>
      <w:ins w:id="75" w:author="Takashi Akao (赤尾 貴志)" w:date="2024-02-16T19:56:00Z">
        <w:r>
          <w:t>.4.1 in TS 38.521-2 [9], the following steps will be added to configure E-UTRA component:</w:t>
        </w:r>
      </w:ins>
    </w:p>
    <w:p w14:paraId="15A2DE1B" w14:textId="77777777" w:rsidR="009A6EFA" w:rsidRDefault="009A6EFA" w:rsidP="009A6EFA">
      <w:pPr>
        <w:pStyle w:val="B1"/>
        <w:rPr>
          <w:ins w:id="76" w:author="Takashi Akao (赤尾 貴志)" w:date="2024-02-16T19:56:00Z"/>
        </w:rPr>
      </w:pPr>
      <w:ins w:id="77" w:author="Takashi Akao (赤尾 貴志)" w:date="2024-02-16T19:56:00Z">
        <w:r>
          <w:t>2.1.</w:t>
        </w:r>
        <w:r>
          <w:tab/>
          <w:t>The parameter settings for E-UTRA cell are set up according to TS 36.508 [11] clause 4.4.3.</w:t>
        </w:r>
      </w:ins>
    </w:p>
    <w:p w14:paraId="242F7206" w14:textId="77777777" w:rsidR="009A6EFA" w:rsidRDefault="009A6EFA" w:rsidP="009A6EFA">
      <w:pPr>
        <w:pStyle w:val="B1"/>
        <w:rPr>
          <w:ins w:id="78" w:author="Takashi Akao (赤尾 貴志)" w:date="2024-02-16T19:56:00Z"/>
        </w:rPr>
      </w:pPr>
      <w:ins w:id="79" w:author="Takashi Akao (赤尾 貴志)" w:date="2024-02-16T19:56:00Z">
        <w:r>
          <w:t>3.1.</w:t>
        </w:r>
        <w:r>
          <w:tab/>
          <w:t xml:space="preserve">The E-UTRA downlink signal level, uplink signal level </w:t>
        </w:r>
        <w:proofErr w:type="gramStart"/>
        <w:r>
          <w:t>are</w:t>
        </w:r>
        <w:proofErr w:type="gramEnd"/>
        <w:r>
          <w:t xml:space="preserve"> set according to Table 4.7-1 and propagation conditions are set according to Annex B.0 of TS 36.521-1 [10].</w:t>
        </w:r>
      </w:ins>
    </w:p>
    <w:p w14:paraId="4B361D35" w14:textId="77777777" w:rsidR="009A6EFA" w:rsidRDefault="009A6EFA" w:rsidP="009A6EFA">
      <w:pPr>
        <w:rPr>
          <w:ins w:id="80" w:author="Takashi Akao (赤尾 貴志)" w:date="2024-02-16T19:56:00Z"/>
        </w:rPr>
      </w:pPr>
      <w:ins w:id="81" w:author="Takashi Akao (赤尾 貴志)" w:date="2024-02-16T19:56:00Z">
        <w:r>
          <w:t>Step 6 of Initial conditions as in clause 6.4A.1.</w:t>
        </w:r>
      </w:ins>
      <w:ins w:id="82" w:author="Takashi Akao (赤尾 貴志)" w:date="2024-02-16T19:58:00Z">
        <w:r>
          <w:t>5</w:t>
        </w:r>
      </w:ins>
      <w:ins w:id="83" w:author="Takashi Akao (赤尾 貴志)" w:date="2024-02-16T19:56:00Z">
        <w:r>
          <w:t xml:space="preserve">.4.1 in TS 38.521-2 [9] is replaced by: </w:t>
        </w:r>
      </w:ins>
    </w:p>
    <w:p w14:paraId="760B499A" w14:textId="77777777" w:rsidR="009A6EFA" w:rsidRDefault="009A6EFA" w:rsidP="009A6EFA">
      <w:pPr>
        <w:pStyle w:val="B1"/>
        <w:rPr>
          <w:ins w:id="84" w:author="Takashi Akao (赤尾 貴志)" w:date="2024-02-16T19:56:00Z"/>
        </w:rPr>
      </w:pPr>
      <w:ins w:id="85" w:author="Takashi Akao (赤尾 貴志)" w:date="2024-02-16T19:56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2A13807F" w14:textId="77777777" w:rsidR="009A6EFA" w:rsidRDefault="009A6EFA" w:rsidP="009A6EFA">
      <w:pPr>
        <w:rPr>
          <w:ins w:id="86" w:author="Takashi Akao (赤尾 貴志)" w:date="2024-02-16T19:56:00Z"/>
        </w:rPr>
      </w:pPr>
      <w:ins w:id="87" w:author="Takashi Akao (赤尾 貴志)" w:date="2024-02-16T19:56:00Z">
        <w:r>
          <w:t>Same test procedure as in clause 6.4A.1.</w:t>
        </w:r>
      </w:ins>
      <w:ins w:id="88" w:author="Takashi Akao (赤尾 貴志)" w:date="2024-02-16T19:58:00Z">
        <w:r>
          <w:t>5</w:t>
        </w:r>
      </w:ins>
      <w:ins w:id="89" w:author="Takashi Akao (赤尾 貴志)" w:date="2024-02-16T19:56:00Z">
        <w:r>
          <w:t>.4.2 in TS 38.521-2 [9] with the following steps added for E-UTRA component:</w:t>
        </w:r>
      </w:ins>
    </w:p>
    <w:p w14:paraId="4935632D" w14:textId="77777777" w:rsidR="009A6EFA" w:rsidRDefault="009A6EFA" w:rsidP="009A6EFA">
      <w:pPr>
        <w:pStyle w:val="B1"/>
        <w:rPr>
          <w:ins w:id="90" w:author="Takashi Akao (赤尾 貴志)" w:date="2024-02-16T19:56:00Z"/>
        </w:rPr>
      </w:pPr>
      <w:ins w:id="91" w:author="Takashi Akao (赤尾 貴志)" w:date="2024-02-16T19:56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202A836D" w14:textId="77777777" w:rsidR="009A6EFA" w:rsidRDefault="009A6EFA" w:rsidP="009A6EFA">
      <w:pPr>
        <w:pStyle w:val="H6"/>
        <w:rPr>
          <w:ins w:id="92" w:author="Takashi Akao (赤尾 貴志)" w:date="2024-02-16T19:56:00Z"/>
        </w:rPr>
      </w:pPr>
      <w:bookmarkStart w:id="93" w:name="_CR6_4B_1_4_1_1_5"/>
      <w:ins w:id="94" w:author="Takashi Akao (赤尾 貴志)" w:date="2024-02-16T19:56:00Z">
        <w:r>
          <w:t>6.4B.1.4_1.</w:t>
        </w:r>
      </w:ins>
      <w:ins w:id="95" w:author="Takashi Akao (赤尾 貴志)" w:date="2024-02-16T19:57:00Z">
        <w:r>
          <w:t>5</w:t>
        </w:r>
      </w:ins>
      <w:ins w:id="96" w:author="Takashi Akao (赤尾 貴志)" w:date="2024-02-16T19:56:00Z">
        <w:r>
          <w:t>.5</w:t>
        </w:r>
        <w:r>
          <w:tab/>
          <w:t>Test Requirements</w:t>
        </w:r>
      </w:ins>
    </w:p>
    <w:bookmarkEnd w:id="93"/>
    <w:p w14:paraId="269678BB" w14:textId="792E73B2" w:rsidR="009A6EFA" w:rsidRPr="00E925C2" w:rsidRDefault="009A6EFA" w:rsidP="009A6EFA">
      <w:ins w:id="97" w:author="Takashi Akao (赤尾 貴志)" w:date="2024-02-16T19:56:00Z">
        <w:r>
          <w:t>Same test requirement as in clause 6.4A.1.</w:t>
        </w:r>
      </w:ins>
      <w:ins w:id="98" w:author="Takashi Akao (赤尾 貴志)" w:date="2024-02-16T19:59:00Z">
        <w:r>
          <w:t>5</w:t>
        </w:r>
      </w:ins>
      <w:ins w:id="99" w:author="Takashi Akao (赤尾 貴志)" w:date="2024-02-16T19:56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061977FE" w:rsidR="001E41F3" w:rsidRPr="009A6EFA" w:rsidRDefault="009A6EFA" w:rsidP="009A6EF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9A6EF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2C5A4" w14:textId="77777777" w:rsidR="00200F0B" w:rsidRDefault="00200F0B">
      <w:r>
        <w:separator/>
      </w:r>
    </w:p>
  </w:endnote>
  <w:endnote w:type="continuationSeparator" w:id="0">
    <w:p w14:paraId="0AC783ED" w14:textId="77777777" w:rsidR="00200F0B" w:rsidRDefault="0020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FD7D9" w14:textId="77777777" w:rsidR="00200F0B" w:rsidRDefault="00200F0B">
      <w:r>
        <w:separator/>
      </w:r>
    </w:p>
  </w:footnote>
  <w:footnote w:type="continuationSeparator" w:id="0">
    <w:p w14:paraId="55E14599" w14:textId="77777777" w:rsidR="00200F0B" w:rsidRDefault="00200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F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E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A6EF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9A6EFA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9A6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A6E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0721E-3A53-4DB9-98EE-60DBEDE99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CA65E0-3314-4068-9F1A-2609AEB8F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216</Lines>
  <LinksUpToDate>false</LinksUpToDate>
  <Paragraphs>128</Paragraphs>
  <ScaleCrop>false</ScaleCrop>
  <CharactersWithSpaces>5258</CharactersWithSpaces>
  <SharedDoc>false</SharedDoc>
  <HyperlinksChanged>false</HyperlinksChanged>
  <AppVersion>16.0000</AppVersion>
  <Characters>4554</Characters>
  <Pages>2</Pages>
  <DocSecurity>0</DocSecurity>
  <Words>832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2024-05-09T10:15:00Z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1765</vt:lpwstr>
  </property>
  <property fmtid="{D5CDD505-2E9C-101B-9397-08002B2CF9AE}" pid="5" name="CrTitle">
    <vt:lpwstr>Addition of new test case 6.4B.1.4_1.5 Frequency Error for Inter-band EN-DC including FR2 for 6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R5-242721</vt:lpwstr>
  </property>
  <property fmtid="{D5CDD505-2E9C-101B-9397-08002B2CF9AE}" pid="20" name="Version">
    <vt:lpwstr>18.2.0</vt:lpwstr>
  </property>
</Properties>
</file>